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57AEF" w:rsidP="00E71FC3">
      <w:pPr>
        <w:pStyle w:val="NoSpacing"/>
      </w:pPr>
      <w:r>
        <w:rPr>
          <w:u w:val="single"/>
        </w:rPr>
        <w:t>William ELYOT</w:t>
      </w:r>
      <w:r>
        <w:t xml:space="preserve">  </w:t>
      </w:r>
      <w:proofErr w:type="gramStart"/>
      <w:r>
        <w:t xml:space="preserve">   (</w:t>
      </w:r>
      <w:proofErr w:type="gramEnd"/>
      <w:r>
        <w:t>fl.1438)</w:t>
      </w:r>
    </w:p>
    <w:p w:rsidR="00057AEF" w:rsidRDefault="00057AEF" w:rsidP="00E71FC3">
      <w:pPr>
        <w:pStyle w:val="NoSpacing"/>
      </w:pPr>
      <w:r>
        <w:t>of the Priory of St. Nicholas, Exeter.</w:t>
      </w:r>
    </w:p>
    <w:p w:rsidR="00057AEF" w:rsidRDefault="00057AEF" w:rsidP="00E71FC3">
      <w:pPr>
        <w:pStyle w:val="NoSpacing"/>
      </w:pPr>
    </w:p>
    <w:p w:rsidR="00057AEF" w:rsidRDefault="00057AEF" w:rsidP="00E71FC3">
      <w:pPr>
        <w:pStyle w:val="NoSpacing"/>
      </w:pPr>
    </w:p>
    <w:p w:rsidR="00057AEF" w:rsidRDefault="00057AEF" w:rsidP="00057AEF">
      <w:pPr>
        <w:pStyle w:val="NoSpacing"/>
      </w:pPr>
      <w:r>
        <w:t>8 Mar.1438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057AEF" w:rsidRDefault="00115191" w:rsidP="00057AEF">
      <w:pPr>
        <w:pStyle w:val="NoSpacing"/>
      </w:pPr>
      <w:r>
        <w:tab/>
      </w:r>
      <w:r>
        <w:tab/>
        <w:t xml:space="preserve">(“Register of Edmund Lacy, Bishop of Exeter 1420-55” part 4 </w:t>
      </w:r>
      <w:r w:rsidR="00057AEF">
        <w:t>p.165)</w:t>
      </w:r>
    </w:p>
    <w:p w:rsidR="00115191" w:rsidRDefault="00115191" w:rsidP="00057AEF">
      <w:pPr>
        <w:pStyle w:val="NoSpacing"/>
      </w:pPr>
      <w:r>
        <w:t>20 Sep.</w:t>
      </w:r>
      <w:r>
        <w:tab/>
        <w:t>He was ordained deacon in the same place by the Bishop.  (ibid.p.169)</w:t>
      </w:r>
    </w:p>
    <w:p w:rsidR="00B46578" w:rsidRDefault="00B46578" w:rsidP="00057AEF">
      <w:pPr>
        <w:pStyle w:val="NoSpacing"/>
      </w:pPr>
      <w:r>
        <w:t>20 Dec.</w:t>
      </w:r>
      <w:r>
        <w:tab/>
        <w:t>He was ordained priest in the same place by the Bishop.  (ibid.p.170)</w:t>
      </w:r>
    </w:p>
    <w:p w:rsidR="00057AEF" w:rsidRDefault="00057AEF" w:rsidP="00057AEF">
      <w:pPr>
        <w:pStyle w:val="NoSpacing"/>
      </w:pPr>
    </w:p>
    <w:p w:rsidR="00057AEF" w:rsidRDefault="00057AEF" w:rsidP="00057AEF">
      <w:pPr>
        <w:pStyle w:val="NoSpacing"/>
      </w:pPr>
    </w:p>
    <w:p w:rsidR="00057AEF" w:rsidRDefault="00057AEF" w:rsidP="00057AEF">
      <w:pPr>
        <w:pStyle w:val="NoSpacing"/>
      </w:pPr>
      <w:r>
        <w:t>2 February 2017</w:t>
      </w:r>
    </w:p>
    <w:p w:rsidR="00B46578" w:rsidRPr="00057AEF" w:rsidRDefault="00B46578" w:rsidP="00057AEF">
      <w:pPr>
        <w:pStyle w:val="NoSpacing"/>
      </w:pPr>
      <w:r>
        <w:t>14 March 2017</w:t>
      </w:r>
      <w:bookmarkStart w:id="0" w:name="_GoBack"/>
      <w:bookmarkEnd w:id="0"/>
    </w:p>
    <w:sectPr w:rsidR="00B46578" w:rsidRPr="00057A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AEF" w:rsidRDefault="00057AEF" w:rsidP="00E71FC3">
      <w:pPr>
        <w:spacing w:after="0" w:line="240" w:lineRule="auto"/>
      </w:pPr>
      <w:r>
        <w:separator/>
      </w:r>
    </w:p>
  </w:endnote>
  <w:endnote w:type="continuationSeparator" w:id="0">
    <w:p w:rsidR="00057AEF" w:rsidRDefault="00057A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AEF" w:rsidRDefault="00057AEF" w:rsidP="00E71FC3">
      <w:pPr>
        <w:spacing w:after="0" w:line="240" w:lineRule="auto"/>
      </w:pPr>
      <w:r>
        <w:separator/>
      </w:r>
    </w:p>
  </w:footnote>
  <w:footnote w:type="continuationSeparator" w:id="0">
    <w:p w:rsidR="00057AEF" w:rsidRDefault="00057A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EF"/>
    <w:rsid w:val="00057AEF"/>
    <w:rsid w:val="00115191"/>
    <w:rsid w:val="001A7C09"/>
    <w:rsid w:val="00577BD5"/>
    <w:rsid w:val="00656CBA"/>
    <w:rsid w:val="006A1F77"/>
    <w:rsid w:val="00733BE7"/>
    <w:rsid w:val="00AB52E8"/>
    <w:rsid w:val="00B16D3F"/>
    <w:rsid w:val="00B4657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C3AE2"/>
  <w15:chartTrackingRefBased/>
  <w15:docId w15:val="{0A5A06E4-DBA4-4EE8-B327-E6A37EF7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2017-02-02T15:08:00Z</dcterms:created>
  <dcterms:modified xsi:type="dcterms:W3CDTF">2017-03-14T17:48:00Z</dcterms:modified>
</cp:coreProperties>
</file>